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A6229" w14:textId="77777777" w:rsidR="0017592B" w:rsidRDefault="0017592B" w:rsidP="001759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James CRANSEN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64F4A3AC" w14:textId="77777777" w:rsidR="0017592B" w:rsidRDefault="0017592B" w:rsidP="001759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1837E317" w14:textId="77777777" w:rsidR="0017592B" w:rsidRDefault="0017592B" w:rsidP="001759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30FA885" w14:textId="77777777" w:rsidR="0017592B" w:rsidRDefault="0017592B" w:rsidP="001759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AC0D4DF" w14:textId="77777777" w:rsidR="0017592B" w:rsidRDefault="0017592B" w:rsidP="001759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52B3780E" w14:textId="77777777" w:rsidR="0017592B" w:rsidRDefault="0017592B" w:rsidP="0017592B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4A119377" w14:textId="77777777" w:rsidR="0017592B" w:rsidRDefault="0017592B" w:rsidP="0017592B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1F532907" w14:textId="77777777" w:rsidR="0017592B" w:rsidRDefault="0017592B" w:rsidP="001759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459C17E" w14:textId="77777777" w:rsidR="0017592B" w:rsidRDefault="0017592B" w:rsidP="001759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260D159" w14:textId="77777777" w:rsidR="0017592B" w:rsidRDefault="0017592B" w:rsidP="0017592B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7 January 2023</w:t>
      </w:r>
    </w:p>
    <w:p w14:paraId="240985D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46459" w14:textId="77777777" w:rsidR="0017592B" w:rsidRDefault="0017592B" w:rsidP="009139A6">
      <w:r>
        <w:separator/>
      </w:r>
    </w:p>
  </w:endnote>
  <w:endnote w:type="continuationSeparator" w:id="0">
    <w:p w14:paraId="3E09A623" w14:textId="77777777" w:rsidR="0017592B" w:rsidRDefault="0017592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C2C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1FD5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059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0B598" w14:textId="77777777" w:rsidR="0017592B" w:rsidRDefault="0017592B" w:rsidP="009139A6">
      <w:r>
        <w:separator/>
      </w:r>
    </w:p>
  </w:footnote>
  <w:footnote w:type="continuationSeparator" w:id="0">
    <w:p w14:paraId="747F2448" w14:textId="77777777" w:rsidR="0017592B" w:rsidRDefault="0017592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20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8D4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DC5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92B"/>
    <w:rsid w:val="000666E0"/>
    <w:rsid w:val="0017592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B43E4"/>
  <w15:chartTrackingRefBased/>
  <w15:docId w15:val="{8DE5586F-C47F-42C2-A46F-08674C0C8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2023-02-24T19:28:00Z</dcterms:created>
  <dcterms:modified xsi:type="dcterms:W3CDTF">2023-02-24T19:28:00Z</dcterms:modified>
</cp:coreProperties>
</file>